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12"/>
          <w:color w:val="000000"/>
          <w:sz w:val="44"/>
          <w:szCs w:val="24"/>
        </w:rPr>
      </w:pPr>
      <w:r>
        <w:rPr>
          <w:rStyle w:val="12"/>
          <w:color w:val="000000"/>
          <w:sz w:val="44"/>
          <w:szCs w:val="24"/>
        </w:rPr>
        <w:t>2019-2020</w:t>
      </w:r>
      <w:r>
        <w:rPr>
          <w:rStyle w:val="12"/>
          <w:rFonts w:hint="eastAsia"/>
          <w:color w:val="000000"/>
          <w:sz w:val="44"/>
          <w:szCs w:val="24"/>
        </w:rPr>
        <w:t>第一学期教师网本研修</w:t>
      </w:r>
    </w:p>
    <w:p>
      <w:pPr>
        <w:jc w:val="center"/>
        <w:rPr>
          <w:rFonts w:ascii="微软雅黑"/>
          <w:w w:val="90"/>
          <w:sz w:val="44"/>
          <w:szCs w:val="44"/>
        </w:rPr>
      </w:pPr>
      <w:r>
        <w:rPr>
          <w:rFonts w:hint="eastAsia" w:ascii="微软雅黑" w:hAnsi="微软雅黑"/>
          <w:w w:val="90"/>
          <w:sz w:val="44"/>
          <w:szCs w:val="44"/>
        </w:rPr>
        <w:t>教师“</w:t>
      </w:r>
      <w:r>
        <w:rPr>
          <w:rFonts w:hint="eastAsia" w:ascii="微软雅黑" w:hAnsi="微软雅黑"/>
          <w:w w:val="90"/>
          <w:sz w:val="44"/>
          <w:szCs w:val="44"/>
          <w:lang w:eastAsia="zh-CN"/>
        </w:rPr>
        <w:t>心得体会</w:t>
      </w:r>
      <w:r>
        <w:rPr>
          <w:rFonts w:hint="eastAsia" w:ascii="微软雅黑" w:hAnsi="微软雅黑"/>
          <w:w w:val="90"/>
          <w:sz w:val="44"/>
          <w:szCs w:val="44"/>
        </w:rPr>
        <w:t>”考核表</w:t>
      </w:r>
    </w:p>
    <w:p>
      <w:pPr>
        <w:spacing w:beforeLines="50"/>
        <w:rPr>
          <w:rFonts w:asci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</w:t>
      </w:r>
      <w:r>
        <w:rPr>
          <w:rFonts w:hint="eastAsia" w:ascii="微软雅黑" w:hAnsi="微软雅黑"/>
          <w:sz w:val="24"/>
          <w:szCs w:val="24"/>
          <w:lang w:eastAsia="zh-CN"/>
        </w:rPr>
        <w:t>学前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</w:rPr>
        <w:t>考核人：</w:t>
      </w:r>
      <w:r>
        <w:rPr>
          <w:rFonts w:hint="eastAsia" w:ascii="微软雅黑" w:hAnsi="微软雅黑"/>
          <w:sz w:val="24"/>
          <w:szCs w:val="24"/>
          <w:lang w:eastAsia="zh-CN"/>
        </w:rPr>
        <w:t>张亚玲黄晓辉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</w:rPr>
        <w:t>主管校长：</w:t>
      </w:r>
      <w:r>
        <w:rPr>
          <w:rFonts w:hint="eastAsia" w:ascii="微软雅黑" w:hAnsi="微软雅黑"/>
          <w:sz w:val="24"/>
          <w:szCs w:val="24"/>
          <w:lang w:eastAsia="zh-CN"/>
        </w:rPr>
        <w:t>周丽梅</w:t>
      </w:r>
      <w:r>
        <w:rPr>
          <w:rFonts w:hint="eastAsia" w:ascii="微软雅黑" w:hAnsi="微软雅黑"/>
          <w:sz w:val="24"/>
          <w:szCs w:val="24"/>
        </w:rPr>
        <w:t>考核时间：</w:t>
      </w:r>
      <w:r>
        <w:rPr>
          <w:rFonts w:ascii="微软雅黑" w:hAnsi="微软雅黑"/>
          <w:sz w:val="24"/>
          <w:szCs w:val="24"/>
        </w:rPr>
        <w:t>20</w:t>
      </w:r>
      <w:r>
        <w:rPr>
          <w:rFonts w:hint="eastAsia" w:ascii="微软雅黑" w:hAnsi="微软雅黑"/>
          <w:sz w:val="24"/>
          <w:szCs w:val="24"/>
          <w:lang w:val="en-US" w:eastAsia="zh-CN"/>
        </w:rPr>
        <w:t>20</w:t>
      </w:r>
      <w:r>
        <w:rPr>
          <w:rFonts w:hint="eastAsia" w:ascii="微软雅黑" w:hAnsi="微软雅黑"/>
          <w:sz w:val="24"/>
          <w:szCs w:val="24"/>
        </w:rPr>
        <w:t>年</w:t>
      </w:r>
      <w:r>
        <w:rPr>
          <w:rFonts w:ascii="微软雅黑" w:hAnsi="微软雅黑"/>
          <w:sz w:val="24"/>
          <w:szCs w:val="24"/>
        </w:rPr>
        <w:t>1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hint="eastAsia" w:ascii="微软雅黑" w:hAnsi="微软雅黑"/>
          <w:sz w:val="24"/>
          <w:szCs w:val="24"/>
          <w:lang w:val="en-US" w:eastAsia="zh-CN"/>
        </w:rPr>
        <w:t>3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color w:val="000000"/>
                <w:sz w:val="24"/>
              </w:rPr>
              <w:t>中心幼儿园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李艳红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sz w:val="24"/>
              </w:rPr>
              <w:t>榆林幼儿园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 w:line="220" w:lineRule="atLeast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color w:val="000000"/>
                <w:kern w:val="0"/>
                <w:sz w:val="24"/>
                <w:szCs w:val="24"/>
              </w:rPr>
              <w:t>邹志彬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default" w:ascii="宋体" w:eastAsia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王树成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default" w:ascii="宋体" w:cs="宋体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 w:line="220" w:lineRule="atLeast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color w:val="000000"/>
                <w:kern w:val="0"/>
                <w:sz w:val="24"/>
                <w:szCs w:val="24"/>
              </w:rPr>
              <w:t>张美娜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沈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巍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 w:line="220" w:lineRule="atLeast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  <w:t>王玉龙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刘欣宁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 w:line="220" w:lineRule="atLeast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color w:val="000000"/>
                <w:kern w:val="0"/>
                <w:sz w:val="24"/>
                <w:szCs w:val="24"/>
              </w:rPr>
              <w:t>陈伟忠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刘欲博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 w:line="220" w:lineRule="atLeast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  <w:t>许雅莉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李丹丹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 w:line="220" w:lineRule="atLeast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  <w:t>武广秋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孟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媛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 w:line="220" w:lineRule="atLeast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  <w:t>毕海雨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赵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聪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 w:line="220" w:lineRule="atLeast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  <w:t>张海玲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赵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雪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 w:line="220" w:lineRule="atLeast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  <w:t>何洪海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李红艳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 w:line="220" w:lineRule="atLeast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  <w:t>王佰文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杨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 w:line="220" w:lineRule="atLeast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  <w:t>赵四海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王丽婷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19.6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 w:line="220" w:lineRule="atLeast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  <w:t>常  力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谈秋思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 w:line="220" w:lineRule="atLeast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  <w:t>邹志彪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eastAsia="宋体"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李美超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  <w:t>唐丽媛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郝兵兵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 w:line="220" w:lineRule="atLeast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color w:val="000000"/>
                <w:kern w:val="0"/>
                <w:sz w:val="24"/>
                <w:szCs w:val="24"/>
              </w:rPr>
              <w:t>李欣欣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王可新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 w:line="220" w:lineRule="atLeas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刘丽娜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王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 w:line="220" w:lineRule="atLeas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杨雯雯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马艳秋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19.</w:t>
            </w:r>
            <w:r>
              <w:rPr>
                <w:rFonts w:hint="default" w:ascii="宋体" w:cs="宋体"/>
                <w:b w:val="0"/>
                <w:bCs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 w:line="220" w:lineRule="atLeas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李霄恒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贾天凤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3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18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邵新新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荣富幼儿园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赵婉莹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季长春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3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19.</w:t>
            </w:r>
            <w:r>
              <w:rPr>
                <w:rFonts w:hint="default" w:ascii="宋体" w:cs="宋体"/>
                <w:b w:val="0"/>
                <w:bCs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安琪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李玉萍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3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郭凤娟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李文慧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韩微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宋士君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姜东月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val="en-US" w:eastAsia="zh-CN"/>
              </w:rPr>
              <w:t>冯淯春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张宏豆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王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培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3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19.8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李烁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黄祚轩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陈琳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default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27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王琪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color w:val="000000"/>
                <w:sz w:val="24"/>
              </w:rPr>
              <w:t>机关幼儿园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刘红艳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19.6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孟祥薇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default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李婷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李爽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郝永明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高东慧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赵雪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邹婷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杨美琳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马恒东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王赫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14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李鸿玲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红星幼儿园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王婷婷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default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毕佳慧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陆红伟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王红蕊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徐兵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范鑫鑫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谭春欢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任可欣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孙雪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田嘉慧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冯若梦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default"/>
                <w:b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b w:val="0"/>
                <w:color w:val="000000"/>
                <w:kern w:val="0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黄喻琦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color w:val="000000"/>
                <w:sz w:val="24"/>
              </w:rPr>
              <w:t>实验幼儿园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线  伟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刘浩涵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default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姜  川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宋体" w:cs="宋体"/>
                <w:color w:val="auto"/>
                <w:sz w:val="24"/>
                <w:szCs w:val="24"/>
                <w:lang w:val="en-US" w:eastAsia="zh-CN"/>
              </w:rPr>
              <w:t>9.5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  <w:t>8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胡志强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奋斗幼儿园</w:t>
            </w:r>
          </w:p>
        </w:tc>
        <w:tc>
          <w:tcPr>
            <w:tcW w:w="1134" w:type="dxa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李婷婷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程  雪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王浩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高  超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19.7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候欣欣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齐  欣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19.8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</w:rPr>
              <w:t>吕悦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杨  雪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宋体" w:cs="宋体"/>
                <w:b w:val="0"/>
                <w:bCs w:val="0"/>
                <w:sz w:val="24"/>
                <w:szCs w:val="24"/>
                <w:lang w:val="en-US" w:eastAsia="zh-CN"/>
              </w:rPr>
              <w:t>9.5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</w:rPr>
              <w:t>李嘉鑫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杨柏阳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</w:rPr>
              <w:t>尹家琪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高启敏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19.6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</w:rPr>
              <w:t>王北雪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张  微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19.6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default" w:cs="宋体"/>
                <w:sz w:val="24"/>
                <w:szCs w:val="24"/>
                <w:lang w:val="en-US"/>
              </w:rPr>
              <w:t>7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许珊珊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平山幼儿园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韩立杰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邵国琦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宋宝娟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default"/>
                <w:b w:val="0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韩  冰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何迎波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bCs w:val="0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color w:val="auto"/>
                <w:kern w:val="0"/>
                <w:sz w:val="24"/>
                <w:szCs w:val="24"/>
              </w:rPr>
              <w:t>杨  洋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17</w:t>
            </w:r>
            <w:r>
              <w:rPr>
                <w:rFonts w:hint="default" w:ascii="宋体" w:cs="宋体"/>
                <w:color w:val="auto"/>
                <w:sz w:val="24"/>
                <w:szCs w:val="24"/>
                <w:lang w:val="en-US" w:eastAsia="zh-CN"/>
              </w:rPr>
              <w:t>.5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苏闪闪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bCs w:val="0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color w:val="auto"/>
                <w:kern w:val="0"/>
                <w:sz w:val="24"/>
                <w:szCs w:val="24"/>
              </w:rPr>
              <w:t>连冬花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17</w:t>
            </w:r>
            <w:r>
              <w:rPr>
                <w:rFonts w:hint="default" w:ascii="宋体" w:cs="宋体"/>
                <w:color w:val="auto"/>
                <w:sz w:val="24"/>
                <w:szCs w:val="24"/>
                <w:lang w:val="en-US" w:eastAsia="zh-CN"/>
              </w:rPr>
              <w:t>.5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韩迎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王春丽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19.6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张雪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王亚波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唐艳丽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bCs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/>
                <w:color w:val="000000"/>
                <w:kern w:val="0"/>
                <w:sz w:val="24"/>
                <w:szCs w:val="24"/>
              </w:rPr>
              <w:t>张  静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白茹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/>
                <w:color w:val="000000"/>
                <w:kern w:val="0"/>
                <w:sz w:val="24"/>
                <w:szCs w:val="24"/>
              </w:rPr>
              <w:t>李  楠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19.6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初禹彤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/>
                <w:color w:val="000000"/>
                <w:kern w:val="0"/>
                <w:sz w:val="24"/>
                <w:szCs w:val="24"/>
              </w:rPr>
              <w:t>刘海婷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刘淑通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default"/>
                <w:b w:val="0"/>
                <w:bCs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default"/>
                <w:b w:val="0"/>
                <w:bCs/>
                <w:color w:val="000000"/>
                <w:kern w:val="0"/>
                <w:sz w:val="24"/>
                <w:szCs w:val="24"/>
                <w:lang w:val="en-US"/>
              </w:rPr>
              <w:t>20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刘艳秋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/>
                <w:color w:val="000000"/>
                <w:sz w:val="24"/>
              </w:rPr>
              <w:t>顺达幼儿园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/>
                <w:color w:val="000000"/>
                <w:kern w:val="0"/>
                <w:sz w:val="24"/>
                <w:szCs w:val="24"/>
                <w:lang w:eastAsia="zh-CN"/>
              </w:rPr>
              <w:t>魏冬雪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19.7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姜汉阳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default" w:eastAsia="宋体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/>
                <w:color w:val="000000"/>
                <w:kern w:val="0"/>
                <w:sz w:val="24"/>
                <w:szCs w:val="24"/>
                <w:lang w:eastAsia="zh-CN"/>
              </w:rPr>
              <w:t>张兰芳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  <w:t>12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任晓莉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星火幼儿园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36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color w:val="000000"/>
                <w:kern w:val="0"/>
                <w:sz w:val="24"/>
                <w:szCs w:val="24"/>
              </w:rPr>
              <w:t>张楠楠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何昌岭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36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color w:val="000000"/>
                <w:kern w:val="0"/>
                <w:sz w:val="24"/>
                <w:szCs w:val="24"/>
              </w:rPr>
              <w:t>谭欣悦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李明哲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36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color w:val="000000"/>
                <w:kern w:val="0"/>
                <w:sz w:val="24"/>
                <w:szCs w:val="24"/>
              </w:rPr>
              <w:t>李立雪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朱立娜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36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color w:val="000000"/>
                <w:kern w:val="0"/>
                <w:sz w:val="24"/>
                <w:szCs w:val="24"/>
              </w:rPr>
              <w:t>张佰阳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孟令鑫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36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color w:val="000000"/>
                <w:kern w:val="0"/>
                <w:sz w:val="24"/>
                <w:szCs w:val="24"/>
              </w:rPr>
              <w:t>王喜波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张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洋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李士如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燎原幼儿园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36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王艳玲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cs="宋体"/>
                <w:sz w:val="24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王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焱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/>
                <w:bCs/>
                <w:kern w:val="36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张畅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cs="宋体"/>
                <w:sz w:val="24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孙红畅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default" w:ascii="宋体" w:hAnsi="宋体" w:eastAsia="宋体" w:cs="宋体"/>
                <w:b/>
                <w:bCs/>
                <w:kern w:val="36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邓雅楠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cs="宋体"/>
                <w:sz w:val="24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张玲玉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/>
                <w:bCs/>
                <w:kern w:val="36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宋益同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cs="宋体"/>
                <w:sz w:val="24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default"/>
                <w:b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b w:val="0"/>
                <w:color w:val="000000"/>
                <w:kern w:val="0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/>
                <w:bCs/>
                <w:kern w:val="36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王爽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cs="宋体"/>
                <w:sz w:val="24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正阳幼儿园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路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 xml:space="preserve">  琦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36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康月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cs="宋体"/>
                <w:sz w:val="24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尹东旭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/>
              </w:rPr>
              <w:t>6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杨仲莹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cs="宋体"/>
                <w:b w:val="0"/>
                <w:bCs w:val="0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远大幼儿园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邬存明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cs="宋体"/>
                <w:sz w:val="24"/>
              </w:rPr>
              <w:t>17.</w:t>
            </w:r>
            <w:r>
              <w:rPr>
                <w:rFonts w:hint="default" w:ascii="宋体" w:cs="宋体"/>
                <w:sz w:val="24"/>
                <w:lang w:val="en-US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孙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 xml:space="preserve">  畅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19.7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张雅莉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cs="宋体"/>
                <w:sz w:val="24"/>
              </w:rPr>
              <w:t>17.</w:t>
            </w:r>
            <w:r>
              <w:rPr>
                <w:rFonts w:hint="default" w:ascii="宋体" w:cs="宋体"/>
                <w:sz w:val="24"/>
                <w:lang w:val="en-US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刘建宇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赵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辉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cs="宋体"/>
                <w:sz w:val="24"/>
              </w:rPr>
              <w:t>1</w:t>
            </w:r>
            <w:r>
              <w:rPr>
                <w:rFonts w:hint="default" w:ascii="宋体" w:cs="宋体"/>
                <w:sz w:val="24"/>
                <w:lang w:val="en-US"/>
              </w:rPr>
              <w:t>7</w:t>
            </w:r>
            <w:r>
              <w:rPr>
                <w:rFonts w:ascii="宋体" w:cs="宋体"/>
                <w:sz w:val="24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吕俊达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cs="宋体"/>
                <w:b w:val="0"/>
                <w:bCs w:val="0"/>
                <w:sz w:val="24"/>
                <w:szCs w:val="24"/>
                <w:lang w:val="en-US" w:eastAsia="zh-CN"/>
              </w:rPr>
              <w:t>17.6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卢思辰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cs="宋体"/>
                <w:sz w:val="24"/>
              </w:rPr>
              <w:t>19.</w:t>
            </w:r>
            <w:r>
              <w:rPr>
                <w:rFonts w:hint="default" w:ascii="宋体" w:cs="宋体"/>
                <w:sz w:val="24"/>
                <w:lang w:val="en-US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陆  莹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cs="宋体"/>
                <w:sz w:val="24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临江幼儿园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4"/>
                <w:szCs w:val="24"/>
              </w:rPr>
              <w:t>沈英杰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谢庆欣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cs="宋体"/>
                <w:sz w:val="24"/>
              </w:rPr>
              <w:t>17.</w:t>
            </w:r>
            <w:r>
              <w:rPr>
                <w:rFonts w:hint="default" w:ascii="宋体" w:cs="宋体"/>
                <w:sz w:val="24"/>
                <w:lang w:val="en-US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4"/>
                <w:szCs w:val="24"/>
              </w:rPr>
              <w:t>陈义军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焦  娜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cs="宋体"/>
                <w:sz w:val="24"/>
              </w:rPr>
              <w:t>17.</w:t>
            </w:r>
            <w:r>
              <w:rPr>
                <w:rFonts w:hint="default" w:ascii="宋体" w:cs="宋体"/>
                <w:sz w:val="24"/>
                <w:lang w:val="en-US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4"/>
                <w:szCs w:val="24"/>
              </w:rPr>
              <w:t>王  晶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张金爽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cs="宋体"/>
                <w:sz w:val="24"/>
              </w:rPr>
              <w:t>17.</w:t>
            </w:r>
            <w:r>
              <w:rPr>
                <w:rFonts w:hint="default" w:ascii="宋体" w:cs="宋体"/>
                <w:sz w:val="24"/>
                <w:lang w:val="en-US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4"/>
                <w:szCs w:val="24"/>
              </w:rPr>
              <w:t>孔丽丽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陶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eastAsia="zh-CN"/>
              </w:rPr>
              <w:t>沙沙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cs="宋体"/>
                <w:sz w:val="24"/>
              </w:rPr>
              <w:t>17.</w:t>
            </w:r>
            <w:r>
              <w:rPr>
                <w:rFonts w:hint="default" w:ascii="宋体" w:cs="宋体"/>
                <w:sz w:val="24"/>
                <w:lang w:val="en-US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4"/>
                <w:szCs w:val="24"/>
              </w:rPr>
              <w:t>于  洋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吴  琼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cs="宋体"/>
                <w:sz w:val="24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4"/>
                <w:szCs w:val="24"/>
              </w:rPr>
              <w:t>张  影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薛翠翠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cs="宋体"/>
                <w:sz w:val="24"/>
              </w:rPr>
              <w:t>19.4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4"/>
                <w:szCs w:val="24"/>
              </w:rPr>
              <w:t>孙娜娜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/>
              </w:rPr>
              <w:t>11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4"/>
                <w:szCs w:val="24"/>
              </w:rPr>
              <w:t>沈  欢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北安幼儿园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36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朱洪波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徐福莹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/>
                <w:bCs/>
                <w:kern w:val="36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吴金成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唐新华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default" w:ascii="宋体" w:hAnsi="宋体" w:eastAsia="宋体" w:cs="宋体"/>
                <w:b/>
                <w:bCs/>
                <w:kern w:val="36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谭莹莹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郝浦为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/>
                <w:bCs/>
                <w:kern w:val="36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刘思微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  微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/>
                <w:bCs/>
                <w:kern w:val="36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胡熙悦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潘  越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/>
                <w:bCs/>
                <w:kern w:val="36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陈超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于丹丹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19.6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/>
                <w:bCs/>
                <w:kern w:val="36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吕玖玲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default"/>
                <w:b w:val="0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default"/>
                <w:b w:val="0"/>
                <w:color w:val="000000"/>
                <w:kern w:val="0"/>
                <w:sz w:val="24"/>
                <w:szCs w:val="24"/>
                <w:lang w:val="en-US"/>
              </w:rPr>
              <w:t>14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/>
                <w:bCs/>
                <w:kern w:val="36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李明月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color w:val="000000"/>
                <w:sz w:val="24"/>
              </w:rPr>
              <w:t>长岗幼儿园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刘佳欢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19.7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/>
                <w:bCs/>
                <w:kern w:val="36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翁宇佳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default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林志佳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/>
                <w:bCs/>
                <w:kern w:val="36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明媚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张子依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/>
                <w:bCs/>
                <w:kern w:val="36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刘淑秋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张靖宇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/>
                <w:bCs/>
                <w:kern w:val="36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李萍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孙一唯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/>
                <w:bCs/>
                <w:kern w:val="36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刘艳红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杨雪婷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/>
                <w:bCs/>
                <w:kern w:val="36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于洋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李晓琦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/>
                <w:bCs/>
                <w:kern w:val="36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马云久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焦丽萍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/>
                <w:bCs/>
                <w:kern w:val="36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于立军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随春芝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/>
                <w:bCs/>
                <w:kern w:val="36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刘文平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徐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阳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/>
                <w:bCs/>
                <w:kern w:val="36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于维春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郑新爽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/>
                <w:bCs/>
                <w:kern w:val="36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刘金萍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default"/>
                <w:b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b w:val="0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/>
                <w:bCs/>
                <w:kern w:val="36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张晓华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color w:val="000000"/>
                <w:sz w:val="24"/>
              </w:rPr>
              <w:t>兰河幼儿园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谷超群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/>
                <w:bCs/>
                <w:kern w:val="36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张贵清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default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textAlignment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赵蕾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21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textAlignment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张冬雪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19.6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红光幼儿园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/>
                <w:bCs/>
                <w:kern w:val="36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周婵媛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textAlignment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张晶婷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/>
                <w:bCs/>
                <w:kern w:val="36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赵健慧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textAlignment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李冬雪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default" w:ascii="宋体" w:hAnsi="宋体" w:eastAsia="宋体" w:cs="宋体"/>
                <w:b/>
                <w:bCs/>
                <w:kern w:val="36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赵春朋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textAlignment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仲冀妍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/>
                <w:bCs/>
                <w:kern w:val="36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万儒明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textAlignment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冯新萍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/>
                <w:bCs/>
                <w:kern w:val="36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徐佳悦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textAlignment w:val="center"/>
              <w:rPr>
                <w:rFonts w:hint="default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/>
                <w:kern w:val="2"/>
                <w:sz w:val="21"/>
                <w:szCs w:val="21"/>
                <w:lang w:val="en-US" w:eastAsia="zh-CN" w:bidi="ar-SA"/>
              </w:rPr>
              <w:t>7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/>
                <w:bCs/>
                <w:kern w:val="36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钟海晶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color w:val="000000"/>
                <w:sz w:val="24"/>
              </w:rPr>
              <w:t>康荣幼儿园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秦静怡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/>
                <w:bCs/>
                <w:kern w:val="36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韩  敏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default"/>
                <w:b w:val="0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冯丹丹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/>
                <w:bCs/>
                <w:kern w:val="36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路  莉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刘允鑫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/>
                <w:bCs/>
                <w:kern w:val="36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孙园园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焦凤巍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19.7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/>
                <w:bCs/>
                <w:kern w:val="36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沈佳琦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左佳美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/>
                <w:bCs/>
                <w:kern w:val="36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孙宇鑫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李亚东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/>
                <w:bCs/>
                <w:kern w:val="36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刘丽莉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李雪红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/>
                <w:bCs/>
                <w:kern w:val="36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杨  丹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default"/>
                <w:b w:val="0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default"/>
                <w:b w:val="0"/>
                <w:color w:val="000000"/>
                <w:kern w:val="0"/>
                <w:sz w:val="24"/>
                <w:szCs w:val="24"/>
                <w:lang w:val="en-US"/>
              </w:rPr>
              <w:t>7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/>
                <w:bCs/>
                <w:kern w:val="36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徐梦茜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color w:val="000000"/>
                <w:sz w:val="24"/>
              </w:rPr>
              <w:t>胜利幼儿园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1"/>
                <w:szCs w:val="21"/>
              </w:rPr>
              <w:t>王孝娇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ascii="宋体" w:cs="宋体"/>
                <w:sz w:val="24"/>
              </w:rPr>
              <w:t>19.5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/>
                <w:bCs/>
                <w:kern w:val="36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韩维婷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default"/>
                <w:b w:val="0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color w:val="auto"/>
                <w:kern w:val="0"/>
                <w:sz w:val="21"/>
                <w:szCs w:val="21"/>
              </w:rPr>
              <w:t>王泽禹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宋体" w:cs="宋体"/>
                <w:bCs/>
                <w:sz w:val="24"/>
              </w:rPr>
              <w:t>17</w:t>
            </w:r>
            <w:r>
              <w:rPr>
                <w:rFonts w:hint="default" w:ascii="宋体" w:cs="宋体"/>
                <w:bCs/>
                <w:sz w:val="24"/>
                <w:lang w:val="en-US"/>
              </w:rPr>
              <w:t>.9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/>
                <w:bCs/>
                <w:kern w:val="36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周北莹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default"/>
                <w:b w:val="0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color w:val="000000"/>
                <w:kern w:val="0"/>
                <w:sz w:val="21"/>
                <w:szCs w:val="21"/>
              </w:rPr>
              <w:t>孙雨菲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cs="宋体"/>
                <w:sz w:val="24"/>
              </w:rPr>
              <w:t>19.</w:t>
            </w:r>
            <w:r>
              <w:rPr>
                <w:rFonts w:hint="default" w:ascii="宋体" w:cs="宋体"/>
                <w:sz w:val="24"/>
                <w:lang w:val="en-US"/>
              </w:rPr>
              <w:t>7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val="en-US" w:eastAsia="zh-CN"/>
              </w:rPr>
              <w:t>苏琨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color w:val="000000"/>
                <w:kern w:val="0"/>
                <w:sz w:val="21"/>
                <w:szCs w:val="21"/>
              </w:rPr>
              <w:t>张书萌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ascii="宋体" w:cs="宋体"/>
                <w:sz w:val="24"/>
              </w:rPr>
              <w:t>17.</w:t>
            </w:r>
            <w:r>
              <w:rPr>
                <w:rFonts w:hint="default" w:ascii="宋体" w:cs="宋体"/>
                <w:sz w:val="24"/>
                <w:lang w:val="en-US"/>
              </w:rPr>
              <w:t>9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color w:val="000000"/>
                <w:kern w:val="0"/>
                <w:sz w:val="21"/>
                <w:szCs w:val="21"/>
              </w:rPr>
              <w:t>苏春艳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ascii="宋体" w:cs="宋体"/>
                <w:sz w:val="24"/>
              </w:rPr>
              <w:t>17.8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ind w:firstLine="105" w:firstLineChars="50"/>
              <w:rPr>
                <w:rFonts w:hint="eastAsia"/>
                <w:b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color w:val="000000"/>
                <w:kern w:val="0"/>
                <w:sz w:val="21"/>
                <w:szCs w:val="21"/>
              </w:rPr>
              <w:t>王洪慧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ascii="宋体" w:cs="宋体"/>
                <w:sz w:val="24"/>
              </w:rPr>
              <w:t>17.8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default"/>
                <w:b w:val="0"/>
                <w:color w:val="000000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ind w:firstLine="105" w:firstLineChars="50"/>
              <w:rPr>
                <w:rFonts w:hint="default"/>
                <w:b w:val="0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default"/>
                <w:b w:val="0"/>
                <w:color w:val="000000"/>
                <w:kern w:val="0"/>
                <w:sz w:val="21"/>
                <w:szCs w:val="21"/>
                <w:lang w:val="en-US"/>
              </w:rPr>
              <w:t>6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hint="default" w:ascii="宋体" w:hAnsi="宋体"/>
          <w:b/>
          <w:lang w:val="en-US" w:eastAsia="zh-CN"/>
        </w:rPr>
      </w:pPr>
      <w:r>
        <w:rPr>
          <w:rFonts w:hint="eastAsia" w:ascii="宋体" w:hAnsi="宋体"/>
          <w:b/>
        </w:rPr>
        <w:t>评价等级及标准：优秀（</w:t>
      </w:r>
      <w:r>
        <w:rPr>
          <w:rFonts w:ascii="宋体" w:hAnsi="宋体"/>
          <w:b/>
        </w:rPr>
        <w:t>20-18</w:t>
      </w:r>
      <w:r>
        <w:rPr>
          <w:rFonts w:hint="eastAsia" w:ascii="宋体" w:hAnsi="宋体"/>
          <w:b/>
        </w:rPr>
        <w:t>分）主题突出，内容充实，结构完整；良好（</w:t>
      </w:r>
      <w:r>
        <w:rPr>
          <w:rFonts w:ascii="宋体" w:hAnsi="宋体"/>
          <w:b/>
        </w:rPr>
        <w:t>17.9-12</w:t>
      </w:r>
      <w:r>
        <w:rPr>
          <w:rFonts w:hint="eastAsia" w:ascii="宋体" w:hAnsi="宋体"/>
          <w:b/>
        </w:rPr>
        <w:t>分）主题比较突出，内容比较充实，结构比较完整。一般（</w:t>
      </w:r>
      <w:r>
        <w:rPr>
          <w:rFonts w:ascii="宋体" w:hAnsi="宋体"/>
          <w:b/>
        </w:rPr>
        <w:t>11.9-6</w:t>
      </w:r>
      <w:r>
        <w:rPr>
          <w:rFonts w:hint="eastAsia" w:ascii="宋体" w:hAnsi="宋体"/>
          <w:b/>
        </w:rPr>
        <w:t>分）主题不够突出，内容不够充实，结构不够完整。</w:t>
      </w:r>
      <w:r>
        <w:rPr>
          <w:rFonts w:hint="default" w:ascii="宋体" w:hAnsi="宋体"/>
          <w:b/>
          <w:lang w:val="en-US"/>
        </w:rPr>
        <w:t xml:space="preserve"> </w:t>
      </w:r>
      <w:r>
        <w:rPr>
          <w:rFonts w:hint="eastAsia" w:ascii="宋体" w:hAnsi="宋体"/>
          <w:b/>
          <w:lang w:val="en-US" w:eastAsia="zh-CN"/>
        </w:rPr>
        <w:t>241人，提交作业24</w:t>
      </w:r>
      <w:r>
        <w:rPr>
          <w:rFonts w:hint="default" w:ascii="宋体" w:hAnsi="宋体"/>
          <w:b/>
          <w:lang w:val="en-US" w:eastAsia="zh-CN"/>
        </w:rPr>
        <w:t>1</w:t>
      </w:r>
      <w:r>
        <w:rPr>
          <w:rFonts w:hint="eastAsia" w:ascii="宋体" w:hAnsi="宋体"/>
          <w:b/>
          <w:lang w:val="en-US" w:eastAsia="zh-CN"/>
        </w:rPr>
        <w:t>人。优秀</w:t>
      </w:r>
      <w:r>
        <w:rPr>
          <w:rFonts w:hint="default" w:ascii="宋体" w:hAnsi="宋体"/>
          <w:b/>
          <w:lang w:val="en-US" w:eastAsia="zh-CN"/>
        </w:rPr>
        <w:t>90</w:t>
      </w:r>
      <w:r>
        <w:rPr>
          <w:rFonts w:hint="eastAsia" w:ascii="宋体" w:hAnsi="宋体"/>
          <w:b/>
          <w:lang w:val="en-US" w:eastAsia="zh-CN"/>
        </w:rPr>
        <w:t>人</w:t>
      </w:r>
      <w:r>
        <w:rPr>
          <w:rFonts w:hint="default" w:ascii="宋体" w:hAnsi="宋体"/>
          <w:b/>
          <w:lang w:val="en-US"/>
        </w:rPr>
        <w:t xml:space="preserve"> </w:t>
      </w:r>
      <w:r>
        <w:rPr>
          <w:rFonts w:hint="eastAsia" w:ascii="宋体" w:hAnsi="宋体"/>
          <w:b/>
          <w:lang w:val="en-US" w:eastAsia="zh-CN"/>
        </w:rPr>
        <w:t>，占3</w:t>
      </w:r>
      <w:r>
        <w:rPr>
          <w:rFonts w:hint="default" w:ascii="宋体" w:hAnsi="宋体"/>
          <w:b/>
          <w:lang w:val="en-US" w:eastAsia="zh-CN"/>
        </w:rPr>
        <w:t>7</w:t>
      </w:r>
      <w:r>
        <w:rPr>
          <w:rFonts w:hint="eastAsia" w:ascii="宋体" w:hAnsi="宋体"/>
          <w:b/>
          <w:lang w:val="en-US" w:eastAsia="zh-CN"/>
        </w:rPr>
        <w:t>.</w:t>
      </w:r>
      <w:r>
        <w:rPr>
          <w:rFonts w:hint="default" w:ascii="宋体" w:hAnsi="宋体"/>
          <w:b/>
          <w:lang w:val="en-US" w:eastAsia="zh-CN"/>
        </w:rPr>
        <w:t>3</w:t>
      </w:r>
      <w:r>
        <w:rPr>
          <w:rFonts w:hint="eastAsia" w:ascii="宋体" w:hAnsi="宋体"/>
          <w:b/>
          <w:lang w:val="en-US" w:eastAsia="zh-CN"/>
        </w:rPr>
        <w:t>%；良好15</w:t>
      </w:r>
      <w:r>
        <w:rPr>
          <w:rFonts w:hint="default" w:ascii="宋体" w:hAnsi="宋体"/>
          <w:b/>
          <w:lang w:val="en-US" w:eastAsia="zh-CN"/>
        </w:rPr>
        <w:t>1</w:t>
      </w:r>
      <w:r>
        <w:rPr>
          <w:rFonts w:hint="eastAsia" w:ascii="宋体" w:hAnsi="宋体"/>
          <w:b/>
          <w:lang w:val="en-US" w:eastAsia="zh-CN"/>
        </w:rPr>
        <w:t>人，占6</w:t>
      </w:r>
      <w:r>
        <w:rPr>
          <w:rFonts w:hint="default" w:ascii="宋体" w:hAnsi="宋体"/>
          <w:b/>
          <w:lang w:val="en-US" w:eastAsia="zh-CN"/>
        </w:rPr>
        <w:t>2</w:t>
      </w:r>
      <w:r>
        <w:rPr>
          <w:rFonts w:hint="eastAsia" w:ascii="宋体" w:hAnsi="宋体"/>
          <w:b/>
          <w:lang w:val="en-US" w:eastAsia="zh-CN"/>
        </w:rPr>
        <w:t>.</w:t>
      </w:r>
      <w:r>
        <w:rPr>
          <w:rFonts w:hint="default" w:ascii="宋体" w:hAnsi="宋体"/>
          <w:b/>
          <w:lang w:val="en-US" w:eastAsia="zh-CN"/>
        </w:rPr>
        <w:t>7</w:t>
      </w:r>
      <w:bookmarkStart w:id="0" w:name="_GoBack"/>
      <w:bookmarkEnd w:id="0"/>
      <w:r>
        <w:rPr>
          <w:rFonts w:hint="eastAsia" w:ascii="宋体" w:hAnsi="宋体"/>
          <w:b/>
          <w:lang w:val="en-US" w:eastAsia="zh-CN"/>
        </w:rPr>
        <w:t>%</w:t>
      </w:r>
      <w:r>
        <w:rPr>
          <w:rFonts w:hint="default" w:ascii="宋体" w:hAnsi="宋体"/>
          <w:b/>
          <w:lang w:val="en-US"/>
        </w:rPr>
        <w:t xml:space="preserve"> .</w:t>
      </w:r>
    </w:p>
    <w:p>
      <w:pPr>
        <w:rPr>
          <w:rFonts w:hint="default" w:ascii="宋体" w:hAnsi="宋体"/>
          <w:b/>
          <w:lang w:val="en-US" w:eastAsia="zh-CN"/>
        </w:rPr>
      </w:pP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02EE5"/>
    <w:rsid w:val="00037750"/>
    <w:rsid w:val="00040325"/>
    <w:rsid w:val="00056D2A"/>
    <w:rsid w:val="000A0C1C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06F46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6F6771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9F72B7"/>
    <w:rsid w:val="00A273D9"/>
    <w:rsid w:val="00A323CE"/>
    <w:rsid w:val="00A869E8"/>
    <w:rsid w:val="00A93B04"/>
    <w:rsid w:val="00AC6C39"/>
    <w:rsid w:val="00AC70AF"/>
    <w:rsid w:val="00AF32C9"/>
    <w:rsid w:val="00B0471E"/>
    <w:rsid w:val="00B11674"/>
    <w:rsid w:val="00B520B6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CD3D1E"/>
    <w:rsid w:val="00D0026C"/>
    <w:rsid w:val="00D55B97"/>
    <w:rsid w:val="00D878C6"/>
    <w:rsid w:val="00D96C3B"/>
    <w:rsid w:val="00DC4B01"/>
    <w:rsid w:val="00E008F9"/>
    <w:rsid w:val="00E27AE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7204FE7"/>
    <w:rsid w:val="0A204157"/>
    <w:rsid w:val="0AFB06B6"/>
    <w:rsid w:val="0B39711D"/>
    <w:rsid w:val="0FE3475E"/>
    <w:rsid w:val="101E7AB5"/>
    <w:rsid w:val="13037C49"/>
    <w:rsid w:val="13CA2D8B"/>
    <w:rsid w:val="15BD1B8F"/>
    <w:rsid w:val="18CC1439"/>
    <w:rsid w:val="1A2B111E"/>
    <w:rsid w:val="1BF34C4C"/>
    <w:rsid w:val="20D43B55"/>
    <w:rsid w:val="22202F3B"/>
    <w:rsid w:val="254A15B6"/>
    <w:rsid w:val="25A97587"/>
    <w:rsid w:val="2658235E"/>
    <w:rsid w:val="2B267B59"/>
    <w:rsid w:val="2BEB3B6A"/>
    <w:rsid w:val="2F727D6A"/>
    <w:rsid w:val="300128D9"/>
    <w:rsid w:val="30837190"/>
    <w:rsid w:val="32A57CD0"/>
    <w:rsid w:val="32B37612"/>
    <w:rsid w:val="35C8242F"/>
    <w:rsid w:val="37675F75"/>
    <w:rsid w:val="37DA3B46"/>
    <w:rsid w:val="3A17424E"/>
    <w:rsid w:val="3BB32735"/>
    <w:rsid w:val="3BCE2864"/>
    <w:rsid w:val="3DFE1738"/>
    <w:rsid w:val="40346D40"/>
    <w:rsid w:val="40CF41C9"/>
    <w:rsid w:val="414D50E0"/>
    <w:rsid w:val="451C00A3"/>
    <w:rsid w:val="47943701"/>
    <w:rsid w:val="493A12FA"/>
    <w:rsid w:val="4A2C1B86"/>
    <w:rsid w:val="4B7004E4"/>
    <w:rsid w:val="4C530B67"/>
    <w:rsid w:val="4C546731"/>
    <w:rsid w:val="4DF03E35"/>
    <w:rsid w:val="50092D13"/>
    <w:rsid w:val="506E0B82"/>
    <w:rsid w:val="53DE103D"/>
    <w:rsid w:val="55661054"/>
    <w:rsid w:val="56EF3F85"/>
    <w:rsid w:val="58364C55"/>
    <w:rsid w:val="59AE79FC"/>
    <w:rsid w:val="59C45DDA"/>
    <w:rsid w:val="5AB042E2"/>
    <w:rsid w:val="5B3C4548"/>
    <w:rsid w:val="5D0669A5"/>
    <w:rsid w:val="5D077562"/>
    <w:rsid w:val="5D64681C"/>
    <w:rsid w:val="5DE246FE"/>
    <w:rsid w:val="65B05D8A"/>
    <w:rsid w:val="671137D1"/>
    <w:rsid w:val="6743018D"/>
    <w:rsid w:val="69B31444"/>
    <w:rsid w:val="69B913F0"/>
    <w:rsid w:val="6A5735DA"/>
    <w:rsid w:val="6AC45C7C"/>
    <w:rsid w:val="6BEA250C"/>
    <w:rsid w:val="6BF150A7"/>
    <w:rsid w:val="6C166109"/>
    <w:rsid w:val="6C691115"/>
    <w:rsid w:val="708C3ECB"/>
    <w:rsid w:val="710D07B4"/>
    <w:rsid w:val="72216534"/>
    <w:rsid w:val="72E90AF1"/>
    <w:rsid w:val="740D0996"/>
    <w:rsid w:val="74A47A70"/>
    <w:rsid w:val="7550053E"/>
    <w:rsid w:val="767941F4"/>
    <w:rsid w:val="776055A6"/>
    <w:rsid w:val="79734C30"/>
    <w:rsid w:val="7A4F11CF"/>
    <w:rsid w:val="7B740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qFormat/>
    <w:uiPriority w:val="99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9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Heading 1 Char"/>
    <w:basedOn w:val="8"/>
    <w:link w:val="2"/>
    <w:qFormat/>
    <w:locked/>
    <w:uiPriority w:val="9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Header Char"/>
    <w:basedOn w:val="8"/>
    <w:link w:val="4"/>
    <w:semiHidden/>
    <w:qFormat/>
    <w:locked/>
    <w:uiPriority w:val="99"/>
    <w:rPr>
      <w:rFonts w:ascii="Tahoma" w:hAnsi="Tahoma" w:eastAsia="微软雅黑" w:cs="Times New Roman"/>
      <w:kern w:val="0"/>
      <w:sz w:val="18"/>
      <w:szCs w:val="18"/>
    </w:rPr>
  </w:style>
  <w:style w:type="character" w:customStyle="1" w:styleId="11">
    <w:name w:val="Footer Char"/>
    <w:basedOn w:val="8"/>
    <w:link w:val="3"/>
    <w:semiHidden/>
    <w:qFormat/>
    <w:locked/>
    <w:uiPriority w:val="99"/>
    <w:rPr>
      <w:rFonts w:ascii="Tahoma" w:hAnsi="Tahoma" w:eastAsia="微软雅黑" w:cs="Times New Roman"/>
      <w:kern w:val="0"/>
      <w:sz w:val="18"/>
      <w:szCs w:val="18"/>
    </w:rPr>
  </w:style>
  <w:style w:type="character" w:customStyle="1" w:styleId="12">
    <w:name w:val="NormalCharacter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60</Words>
  <Characters>342</Characters>
  <Lines>0</Lines>
  <Paragraphs>0</Paragraphs>
  <TotalTime>2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Administrator</cp:lastModifiedBy>
  <cp:lastPrinted>2019-12-26T01:17:00Z</cp:lastPrinted>
  <dcterms:modified xsi:type="dcterms:W3CDTF">2020-01-06T04:12:04Z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